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260B644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1BCBFA5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7B4F2355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787FCD39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E129697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A27EB6F" w14:textId="77777777" w:rsidR="00C41F96" w:rsidRDefault="0027644E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4A110D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9F103F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E32B33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3A1FF29E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47A75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EC164A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0548B7D6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AB7A27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B7A1372" w14:textId="77777777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4088008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C141C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D34C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4844315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9D11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7AEE9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DD9A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B77308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6981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737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677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78FA6F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8D4E7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8C1A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2D95F3E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BF0C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F378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B8A0413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CBA85F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20C2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566EB8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B0BB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C6762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0CD201A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541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D9C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5D8C64F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7390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423C1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9420B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A97B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F71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220E698D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227B2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799AB9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78319AD9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727D9C2A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3FD4C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37E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456AE224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DCFDD4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02908C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01701F3C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4160AC1C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25267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7C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269ED529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4B797D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8317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ECB15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456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52802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1DB883F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C1D90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F7AE" w14:textId="6D0B5EC3" w:rsidR="00C41F96" w:rsidRDefault="00A10F64" w:rsidP="00B25A7B">
            <w:pPr>
              <w:pStyle w:val="Untertitel"/>
            </w:pPr>
            <w:r>
              <w:t>-</w:t>
            </w:r>
          </w:p>
        </w:tc>
      </w:tr>
      <w:tr w:rsidR="00C41F96" w14:paraId="171AAA20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A4AB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1B8C9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4C6240D7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D3C7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324" w14:textId="611B82D9" w:rsidR="00C41F96" w:rsidRDefault="00A10F64" w:rsidP="00B25A7B">
            <w:pPr>
              <w:pStyle w:val="Untertitel"/>
            </w:pPr>
            <w:r>
              <w:t>042/2026</w:t>
            </w:r>
          </w:p>
          <w:p w14:paraId="0C87AF71" w14:textId="77777777" w:rsidR="0069558F" w:rsidRPr="0069558F" w:rsidRDefault="0069558F" w:rsidP="0069558F">
            <w:pPr>
              <w:ind w:firstLine="0"/>
            </w:pPr>
            <w:r>
              <w:t>/2024</w:t>
            </w:r>
          </w:p>
        </w:tc>
      </w:tr>
    </w:tbl>
    <w:p w14:paraId="705E5A2F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EB6B45C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054A5BB6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2320DDA" w14:textId="289DD948" w:rsidR="00C41F96" w:rsidRDefault="00A10F64" w:rsidP="00121EB9">
            <w:pPr>
              <w:pStyle w:val="KeinLeerraum"/>
              <w:ind w:left="82"/>
            </w:pPr>
            <w:r>
              <w:t>Beschaffung eines TLF3000-W</w:t>
            </w:r>
          </w:p>
        </w:tc>
      </w:tr>
      <w:tr w:rsidR="00C41F96" w14:paraId="57919383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10ACFDCE" w14:textId="77777777" w:rsidR="00C41F96" w:rsidRDefault="000C705A" w:rsidP="00121EB9">
            <w:pPr>
              <w:pStyle w:val="KeinLeerraum"/>
              <w:ind w:left="8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6D4F3F7" w14:textId="77777777" w:rsidR="00C41F96" w:rsidRDefault="00C41F96" w:rsidP="00C41F96">
      <w:pPr>
        <w:ind w:firstLine="0"/>
      </w:pPr>
    </w:p>
    <w:p w14:paraId="32A0095F" w14:textId="049FFFFC" w:rsidR="00C41F96" w:rsidRDefault="00C41F96" w:rsidP="00C41F96">
      <w:pPr>
        <w:ind w:firstLine="0"/>
      </w:pPr>
      <w:r>
        <w:t xml:space="preserve">Anfrage zur Abgabe eines Angebotes vom </w:t>
      </w:r>
      <w:r w:rsidR="00A10F64">
        <w:t>07.08.2026</w:t>
      </w:r>
    </w:p>
    <w:p w14:paraId="409455A8" w14:textId="77777777" w:rsidR="008809BF" w:rsidRDefault="008809BF" w:rsidP="008809BF">
      <w:pPr>
        <w:pStyle w:val="KeinLeerraum"/>
      </w:pPr>
    </w:p>
    <w:p w14:paraId="15A6E733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F0048D9" w14:textId="77777777" w:rsidR="00C41F96" w:rsidRPr="00C41F96" w:rsidRDefault="00C41F96" w:rsidP="00C41F96">
      <w:pPr>
        <w:pStyle w:val="KeinLeerraum"/>
      </w:pPr>
    </w:p>
    <w:p w14:paraId="08F784F4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1AB4292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0C9AC27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2822084C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3CA51BA2" w14:textId="77777777" w:rsidR="00C335AF" w:rsidRDefault="00BD4F0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2521EF65" w14:textId="77777777" w:rsidR="00C335AF" w:rsidRDefault="00BD4F0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21E9AB7E" w14:textId="77777777" w:rsidR="008C09E6" w:rsidRDefault="000C705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64C449" w14:textId="77777777" w:rsidR="00C335AF" w:rsidRDefault="00BD4F0A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60CAF13F" w14:textId="77777777" w:rsidR="00C335AF" w:rsidRDefault="00BD4F0A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>An</w:t>
      </w:r>
      <w:r w:rsidR="000C705A">
        <w:t xml:space="preserve">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6495D7B9" w14:textId="77777777" w:rsidR="00C335AF" w:rsidRDefault="00C335AF" w:rsidP="00C41F96">
      <w:pPr>
        <w:pStyle w:val="KeinLeerraum"/>
      </w:pPr>
    </w:p>
    <w:p w14:paraId="6381CC3E" w14:textId="77777777" w:rsidR="00387A5D" w:rsidRDefault="00BD4F0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05853FEB" w14:textId="77777777" w:rsidR="00CA1398" w:rsidRDefault="00CA1398" w:rsidP="00AC2585">
      <w:pPr>
        <w:spacing w:before="0" w:after="0"/>
        <w:ind w:left="284" w:hanging="284"/>
      </w:pPr>
    </w:p>
    <w:p w14:paraId="63F1C23B" w14:textId="77777777" w:rsidR="00387A5D" w:rsidRDefault="00BD4F0A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4CB5438D" w14:textId="77777777" w:rsidR="001F2936" w:rsidRDefault="00BD4F0A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60ED4433" w14:textId="77777777" w:rsidR="001F2936" w:rsidRDefault="00BD4F0A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95E396A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7ECD45A9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23F66067" w14:textId="77777777" w:rsidR="00AC2585" w:rsidRDefault="00BD4F0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DDD1A92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7644E" w14:paraId="54449920" w14:textId="77777777" w:rsidTr="00EB0FB3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</w:tcPr>
          <w:p w14:paraId="665133FF" w14:textId="77777777" w:rsidR="0027644E" w:rsidRDefault="0027644E" w:rsidP="0027644E">
            <w:pPr>
              <w:pStyle w:val="KeinLeerraum"/>
              <w:ind w:left="81"/>
            </w:pPr>
            <w:r w:rsidRPr="00873C8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3C87">
              <w:instrText xml:space="preserve"> FORMTEXT </w:instrText>
            </w:r>
            <w:r w:rsidRPr="00873C87">
              <w:fldChar w:fldCharType="separate"/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fldChar w:fldCharType="end"/>
            </w:r>
          </w:p>
        </w:tc>
      </w:tr>
    </w:tbl>
    <w:p w14:paraId="66B33225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0397A743" w14:textId="77777777" w:rsidR="00EC5B90" w:rsidRDefault="0027644E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BF86571" w14:textId="77777777" w:rsidR="0027644E" w:rsidRDefault="0027644E" w:rsidP="007D2A55">
      <w:pPr>
        <w:pStyle w:val="KeinLeerraum"/>
        <w:tabs>
          <w:tab w:val="left" w:pos="3402"/>
        </w:tabs>
        <w:rPr>
          <w:b/>
        </w:rPr>
      </w:pPr>
    </w:p>
    <w:p w14:paraId="3358916B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7CF88F7" w14:textId="77777777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1FC6566E" w14:textId="77777777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16EE869E" w14:textId="77777777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57AF07E8" w14:textId="77777777" w:rsidR="009E05CD" w:rsidRDefault="00BD4F0A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70CF2512" w14:textId="77777777" w:rsidR="009E05CD" w:rsidRDefault="00BD4F0A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55CE22EB" w14:textId="77777777" w:rsidR="009E05CD" w:rsidRDefault="00BD4F0A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601E631E" w14:textId="77777777" w:rsidR="009E05CD" w:rsidRDefault="00BD4F0A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08CD5643" w14:textId="77777777" w:rsidR="009E05CD" w:rsidRDefault="009E05CD" w:rsidP="009E05CD">
      <w:pPr>
        <w:spacing w:before="0" w:after="0"/>
        <w:ind w:left="284" w:firstLine="0"/>
      </w:pPr>
    </w:p>
    <w:p w14:paraId="4872EC15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7BD7ADC1" w14:textId="77777777" w:rsidR="0027644E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  <w:r w:rsidR="0027644E">
        <w:rPr>
          <w:i/>
        </w:rPr>
        <w:br w:type="page"/>
      </w:r>
    </w:p>
    <w:p w14:paraId="1C31B3EF" w14:textId="77777777" w:rsidR="007D2A55" w:rsidRDefault="007D2A55" w:rsidP="007D2A55">
      <w:pPr>
        <w:spacing w:before="0" w:after="0"/>
        <w:ind w:left="284" w:firstLine="0"/>
        <w:rPr>
          <w:i/>
        </w:rPr>
      </w:pPr>
    </w:p>
    <w:p w14:paraId="39D0A42D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14372FB6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242E1908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17831F6D" w14:textId="77777777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1C595212" w14:textId="77777777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29AE3C3B" w14:textId="7777777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27644E">
        <w:fldChar w:fldCharType="begin">
          <w:ffData>
            <w:name w:val="Text1"/>
            <w:enabled/>
            <w:calcOnExit w:val="0"/>
            <w:textInput/>
          </w:ffData>
        </w:fldChar>
      </w:r>
      <w:r w:rsidR="0027644E">
        <w:instrText xml:space="preserve"> FORMTEXT </w:instrText>
      </w:r>
      <w:r w:rsidR="0027644E">
        <w:fldChar w:fldCharType="separate"/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fldChar w:fldCharType="end"/>
      </w:r>
    </w:p>
    <w:p w14:paraId="1C49660C" w14:textId="77777777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46DCA031" w14:textId="77777777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18FA5CBB" w14:textId="77777777" w:rsidR="00BA4744" w:rsidRDefault="00BA4744" w:rsidP="00BA4744">
      <w:pPr>
        <w:spacing w:before="0" w:after="0"/>
        <w:ind w:firstLine="0"/>
        <w:rPr>
          <w:rFonts w:cs="Arial"/>
        </w:rPr>
      </w:pPr>
    </w:p>
    <w:p w14:paraId="57C43F1C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1EB5F276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452351D0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77067432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4DA4A7FC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40CD5845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20C03439" w14:textId="77777777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08A02A6E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3886886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BC9CD" w14:textId="77777777" w:rsidR="007C5B14" w:rsidRDefault="007C5B14" w:rsidP="00B3223D">
      <w:pPr>
        <w:spacing w:after="0" w:line="240" w:lineRule="auto"/>
      </w:pPr>
      <w:r>
        <w:separator/>
      </w:r>
    </w:p>
  </w:endnote>
  <w:endnote w:type="continuationSeparator" w:id="0">
    <w:p w14:paraId="7351C9EB" w14:textId="77777777" w:rsidR="007C5B14" w:rsidRDefault="007C5B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5508A361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4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A14D2" w14:textId="77777777" w:rsidR="007C5B14" w:rsidRDefault="007C5B14" w:rsidP="00B3223D">
      <w:pPr>
        <w:spacing w:after="0" w:line="240" w:lineRule="auto"/>
      </w:pPr>
      <w:r>
        <w:separator/>
      </w:r>
    </w:p>
  </w:footnote>
  <w:footnote w:type="continuationSeparator" w:id="0">
    <w:p w14:paraId="3998DE3A" w14:textId="77777777" w:rsidR="007C5B14" w:rsidRDefault="007C5B14" w:rsidP="00B3223D">
      <w:pPr>
        <w:spacing w:after="0" w:line="240" w:lineRule="auto"/>
      </w:pPr>
      <w:r>
        <w:continuationSeparator/>
      </w:r>
    </w:p>
  </w:footnote>
  <w:footnote w:id="1">
    <w:p w14:paraId="2309F350" w14:textId="77777777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8D90D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73DB7414" w14:textId="77777777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44204187">
    <w:abstractNumId w:val="2"/>
  </w:num>
  <w:num w:numId="2" w16cid:durableId="1595281182">
    <w:abstractNumId w:val="7"/>
  </w:num>
  <w:num w:numId="3" w16cid:durableId="255021884">
    <w:abstractNumId w:val="0"/>
  </w:num>
  <w:num w:numId="4" w16cid:durableId="443230227">
    <w:abstractNumId w:val="7"/>
    <w:lvlOverride w:ilvl="0">
      <w:startOverride w:val="1"/>
    </w:lvlOverride>
  </w:num>
  <w:num w:numId="5" w16cid:durableId="985010800">
    <w:abstractNumId w:val="7"/>
    <w:lvlOverride w:ilvl="0">
      <w:startOverride w:val="1"/>
    </w:lvlOverride>
  </w:num>
  <w:num w:numId="6" w16cid:durableId="567620420">
    <w:abstractNumId w:val="13"/>
  </w:num>
  <w:num w:numId="7" w16cid:durableId="2016639912">
    <w:abstractNumId w:val="5"/>
  </w:num>
  <w:num w:numId="8" w16cid:durableId="805466420">
    <w:abstractNumId w:val="6"/>
  </w:num>
  <w:num w:numId="9" w16cid:durableId="1183589118">
    <w:abstractNumId w:val="11"/>
  </w:num>
  <w:num w:numId="10" w16cid:durableId="1817143604">
    <w:abstractNumId w:val="8"/>
  </w:num>
  <w:num w:numId="11" w16cid:durableId="1447000573">
    <w:abstractNumId w:val="12"/>
  </w:num>
  <w:num w:numId="12" w16cid:durableId="2078505247">
    <w:abstractNumId w:val="9"/>
  </w:num>
  <w:num w:numId="13" w16cid:durableId="19538978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553653">
    <w:abstractNumId w:val="10"/>
  </w:num>
  <w:num w:numId="15" w16cid:durableId="854659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6566447">
    <w:abstractNumId w:val="4"/>
  </w:num>
  <w:num w:numId="17" w16cid:durableId="881596931">
    <w:abstractNumId w:val="3"/>
  </w:num>
  <w:num w:numId="18" w16cid:durableId="312175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QxnZGwkxQhMlI8TfRi//GRALB1qo3+/YOFWE9a5T7n9KtiNTiwahqDKuC73J1XK9D/hbzF8TmBpJYhpkAq/L5Q==" w:salt="5bIzQ4usw5ShPww/npfcA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B14"/>
    <w:rsid w:val="000002EF"/>
    <w:rsid w:val="000055FA"/>
    <w:rsid w:val="00014958"/>
    <w:rsid w:val="00061D50"/>
    <w:rsid w:val="00066888"/>
    <w:rsid w:val="00076066"/>
    <w:rsid w:val="0007702A"/>
    <w:rsid w:val="000C705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7644E"/>
    <w:rsid w:val="00285902"/>
    <w:rsid w:val="00291449"/>
    <w:rsid w:val="002A78ED"/>
    <w:rsid w:val="002E0EF3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345"/>
    <w:rsid w:val="00684F50"/>
    <w:rsid w:val="00690CFA"/>
    <w:rsid w:val="0069558F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5B1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10F64"/>
    <w:rsid w:val="00A2096A"/>
    <w:rsid w:val="00A22ADD"/>
    <w:rsid w:val="00A259DD"/>
    <w:rsid w:val="00A502C3"/>
    <w:rsid w:val="00A709CA"/>
    <w:rsid w:val="00AC0471"/>
    <w:rsid w:val="00AC0C87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D4F0A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CC0DB"/>
  <w15:docId w15:val="{0591B0E9-2E8B-4C36-A374-E925E80A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Daten\1-Vergabe\3-Vergaben\FD%2037\2026-042%20TLF3000-W\324_eu_angebotsschreib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07BD-BC92-4B0E-896A-29503FA2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324_eu_angebotsschreiben.dotx</Template>
  <TotalTime>0</TotalTime>
  <Pages>3</Pages>
  <Words>699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Kaiser</dc:creator>
  <cp:lastModifiedBy>Linda Kaiser</cp:lastModifiedBy>
  <cp:revision>3</cp:revision>
  <dcterms:created xsi:type="dcterms:W3CDTF">2026-08-07T09:12:00Z</dcterms:created>
  <dcterms:modified xsi:type="dcterms:W3CDTF">2026-08-07T09:13:00Z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